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49" w:rsidRDefault="00831B08" w:rsidP="00EB088A">
      <w:pPr>
        <w:pStyle w:val="1"/>
        <w:ind w:left="5387"/>
        <w:rPr>
          <w:bCs/>
          <w:iCs w:val="0"/>
          <w:sz w:val="24"/>
        </w:rPr>
      </w:pPr>
      <w:r w:rsidRPr="00831B0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34149" w:rsidRDefault="00831B08" w:rsidP="0088452B">
                  <w:r w:rsidRPr="00831B08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734149" w:rsidRPr="009518DA" w:rsidRDefault="00734149" w:rsidP="009518DA"/>
    <w:p w:rsidR="00734149" w:rsidRDefault="00734149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734149" w:rsidRDefault="00734149" w:rsidP="00EB088A">
      <w:pPr>
        <w:jc w:val="center"/>
        <w:rPr>
          <w:b/>
          <w:sz w:val="24"/>
        </w:rPr>
      </w:pPr>
    </w:p>
    <w:p w:rsidR="00734149" w:rsidRDefault="00734149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734149" w:rsidRPr="001620AE" w:rsidRDefault="00734149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734149" w:rsidRPr="001620AE" w:rsidRDefault="00734149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734149" w:rsidRPr="00160D27" w:rsidRDefault="00734149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734149" w:rsidRPr="001620AE" w:rsidRDefault="00831B08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831B08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734149" w:rsidRPr="001620AE">
        <w:rPr>
          <w:rFonts w:ascii="Liberation Serif" w:hAnsi="Liberation Serif"/>
          <w:sz w:val="28"/>
          <w:szCs w:val="28"/>
        </w:rPr>
        <w:t xml:space="preserve">от </w:t>
      </w:r>
      <w:r w:rsidR="00181711">
        <w:rPr>
          <w:rFonts w:ascii="Liberation Serif" w:hAnsi="Liberation Serif"/>
          <w:sz w:val="28"/>
          <w:szCs w:val="28"/>
        </w:rPr>
        <w:t>27.08.2025</w:t>
      </w:r>
      <w:r w:rsidR="00734149" w:rsidRPr="00C35DD7">
        <w:rPr>
          <w:rFonts w:ascii="Liberation Serif" w:hAnsi="Liberation Serif"/>
          <w:sz w:val="28"/>
          <w:szCs w:val="28"/>
        </w:rPr>
        <w:t xml:space="preserve"> </w:t>
      </w:r>
      <w:r w:rsidR="00734149" w:rsidRPr="001620AE">
        <w:rPr>
          <w:rFonts w:ascii="Liberation Serif" w:hAnsi="Liberation Serif"/>
          <w:sz w:val="28"/>
          <w:szCs w:val="28"/>
        </w:rPr>
        <w:t>№</w:t>
      </w:r>
      <w:r w:rsidR="00181711">
        <w:rPr>
          <w:rFonts w:ascii="Liberation Serif" w:hAnsi="Liberation Serif"/>
          <w:sz w:val="28"/>
          <w:szCs w:val="28"/>
        </w:rPr>
        <w:t xml:space="preserve"> 545</w:t>
      </w:r>
    </w:p>
    <w:p w:rsidR="00734149" w:rsidRPr="00667252" w:rsidRDefault="00734149" w:rsidP="00133698">
      <w:pPr>
        <w:rPr>
          <w:sz w:val="24"/>
          <w:szCs w:val="24"/>
        </w:rPr>
      </w:pPr>
    </w:p>
    <w:p w:rsidR="00667252" w:rsidRPr="00667252" w:rsidRDefault="00667252" w:rsidP="00133698">
      <w:pPr>
        <w:rPr>
          <w:sz w:val="24"/>
          <w:szCs w:val="24"/>
        </w:rPr>
      </w:pPr>
    </w:p>
    <w:p w:rsidR="00734149" w:rsidRPr="006E4030" w:rsidRDefault="00734149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 xml:space="preserve">О внесении изменений в решение Думы Каменск-Уральского городского округа </w:t>
      </w:r>
      <w:r w:rsidR="000F6CA8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 xml:space="preserve">от 11.12.2024 № 430 «О бюджете Каменск-Уральского городского округа </w:t>
      </w:r>
      <w:r w:rsidR="000F6CA8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>на 2025 год и плановый период 2026 и 2027 годов»</w:t>
      </w:r>
    </w:p>
    <w:p w:rsidR="00734149" w:rsidRPr="00667252" w:rsidRDefault="00734149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4"/>
          <w:szCs w:val="24"/>
        </w:rPr>
      </w:pPr>
    </w:p>
    <w:p w:rsidR="00734149" w:rsidRPr="006D69D1" w:rsidRDefault="00734149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62983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</w:t>
      </w:r>
      <w:r w:rsidR="000F6CA8">
        <w:rPr>
          <w:rFonts w:ascii="Liberation Serif" w:hAnsi="Liberation Serif" w:cs="Liberation Serif"/>
          <w:sz w:val="28"/>
          <w:szCs w:val="28"/>
        </w:rPr>
        <w:t>Каменска-Уральского</w:t>
      </w:r>
      <w:r w:rsidRPr="00F62983">
        <w:rPr>
          <w:rFonts w:ascii="Liberation Serif" w:hAnsi="Liberation Serif" w:cs="Liberation Serif"/>
          <w:sz w:val="28"/>
          <w:szCs w:val="28"/>
        </w:rPr>
        <w:t xml:space="preserve"> </w:t>
      </w:r>
      <w:r w:rsidR="000F6CA8">
        <w:rPr>
          <w:rFonts w:ascii="Liberation Serif" w:hAnsi="Liberation Serif" w:cs="Liberation Serif"/>
          <w:sz w:val="28"/>
          <w:szCs w:val="28"/>
        </w:rPr>
        <w:br/>
      </w:r>
      <w:r w:rsidRPr="00F62983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</w:t>
      </w:r>
      <w:r w:rsidR="000F6CA8">
        <w:rPr>
          <w:rFonts w:ascii="Liberation Serif" w:hAnsi="Liberation Serif" w:cs="Liberation Serif"/>
          <w:sz w:val="28"/>
          <w:szCs w:val="28"/>
        </w:rPr>
        <w:t>№ 404, от 30.03.2016 № 539,</w:t>
      </w:r>
      <w:r w:rsidR="000F6CA8">
        <w:rPr>
          <w:rFonts w:ascii="Liberation Serif" w:hAnsi="Liberation Serif" w:cs="Liberation Serif"/>
          <w:sz w:val="28"/>
          <w:szCs w:val="28"/>
        </w:rPr>
        <w:br/>
      </w:r>
      <w:r w:rsidRPr="00F62983">
        <w:rPr>
          <w:rFonts w:ascii="Liberation Serif" w:hAnsi="Liberation Serif" w:cs="Liberation Serif"/>
          <w:sz w:val="28"/>
          <w:szCs w:val="28"/>
        </w:rPr>
        <w:t>от 18.10.2017 № 257, от 27.12.2017 № 291, от 25.07.2018 № 378, от 18.09.2019</w:t>
      </w:r>
      <w:r w:rsidR="000F6CA8">
        <w:rPr>
          <w:rFonts w:ascii="Liberation Serif" w:hAnsi="Liberation Serif" w:cs="Liberation Serif"/>
          <w:sz w:val="28"/>
          <w:szCs w:val="28"/>
        </w:rPr>
        <w:t xml:space="preserve"> </w:t>
      </w:r>
      <w:r w:rsidR="000F6CA8">
        <w:rPr>
          <w:rFonts w:ascii="Liberation Serif" w:hAnsi="Liberation Serif" w:cs="Liberation Serif"/>
          <w:sz w:val="28"/>
          <w:szCs w:val="28"/>
        </w:rPr>
        <w:br/>
      </w:r>
      <w:r w:rsidRPr="00F62983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F62983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F6298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</w:t>
      </w:r>
      <w:r w:rsidR="000F6CA8">
        <w:rPr>
          <w:rFonts w:ascii="Liberation Serif" w:hAnsi="Liberation Serif" w:cs="Liberation Serif"/>
          <w:sz w:val="28"/>
          <w:szCs w:val="28"/>
        </w:rPr>
        <w:t xml:space="preserve"> 21.02.2024 № 320,</w:t>
      </w:r>
      <w:r w:rsidR="000F6CA8">
        <w:rPr>
          <w:rFonts w:ascii="Liberation Serif" w:hAnsi="Liberation Serif" w:cs="Liberation Serif"/>
          <w:sz w:val="28"/>
          <w:szCs w:val="28"/>
        </w:rPr>
        <w:br/>
      </w:r>
      <w:r w:rsidRPr="00F62983">
        <w:rPr>
          <w:rFonts w:ascii="Liberation Serif" w:hAnsi="Liberation Serif" w:cs="Liberation Serif"/>
          <w:sz w:val="28"/>
          <w:szCs w:val="28"/>
        </w:rPr>
        <w:t xml:space="preserve">от 16.10.2024 № 408, </w:t>
      </w:r>
      <w:r w:rsidRPr="003F6FD4">
        <w:rPr>
          <w:rFonts w:ascii="Liberation Serif" w:hAnsi="Liberation Serif" w:cs="Liberation Serif"/>
          <w:sz w:val="28"/>
          <w:szCs w:val="28"/>
        </w:rPr>
        <w:t>от 19.02.2025 № 449),</w:t>
      </w:r>
      <w:r w:rsidRPr="00236155">
        <w:rPr>
          <w:rFonts w:ascii="Liberation Serif" w:hAnsi="Liberation Serif" w:cs="Liberation Serif"/>
          <w:color w:val="FF6600"/>
          <w:sz w:val="28"/>
          <w:szCs w:val="28"/>
        </w:rPr>
        <w:t xml:space="preserve"> </w:t>
      </w:r>
      <w:r w:rsidRPr="006D69D1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 принимая во внимание абзац третий пункта 3 статьи 92.1 Бюджетного кодекса Российской Федерации, Дума Каменск-Уральского городского округа</w:t>
      </w:r>
    </w:p>
    <w:p w:rsidR="00734149" w:rsidRPr="001A5869" w:rsidRDefault="00734149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A5869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734149" w:rsidRPr="001A5869" w:rsidRDefault="00734149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1A5869">
        <w:rPr>
          <w:rFonts w:ascii="Liberation Serif" w:hAnsi="Liberation Serif" w:cs="Times New Roman"/>
          <w:sz w:val="28"/>
          <w:szCs w:val="28"/>
        </w:rPr>
        <w:t xml:space="preserve">1. Внести в решение Думы Каменск-Уральского городского округа </w:t>
      </w:r>
      <w:r w:rsidR="000F6CA8">
        <w:rPr>
          <w:rFonts w:ascii="Liberation Serif" w:hAnsi="Liberation Serif" w:cs="Times New Roman"/>
          <w:sz w:val="28"/>
          <w:szCs w:val="28"/>
        </w:rPr>
        <w:br/>
        <w:t xml:space="preserve">от 11.12.2024 № 430 (в </w:t>
      </w:r>
      <w:r w:rsidRPr="001A5869">
        <w:rPr>
          <w:rFonts w:ascii="Liberation Serif" w:hAnsi="Liberation Serif" w:cs="Times New Roman"/>
          <w:sz w:val="28"/>
          <w:szCs w:val="28"/>
        </w:rPr>
        <w:t>редакции решений Думы Каменск-Уральского городского округа от 19.02.2025 № 448, от 23.04.</w:t>
      </w:r>
      <w:r w:rsidR="000F6CA8">
        <w:rPr>
          <w:rFonts w:ascii="Liberation Serif" w:hAnsi="Liberation Serif" w:cs="Times New Roman"/>
          <w:sz w:val="28"/>
          <w:szCs w:val="28"/>
        </w:rPr>
        <w:t>2025 № 475, от 18.06.2025</w:t>
      </w:r>
      <w:r>
        <w:rPr>
          <w:rFonts w:ascii="Liberation Serif" w:hAnsi="Liberation Serif" w:cs="Times New Roman"/>
          <w:sz w:val="28"/>
          <w:szCs w:val="28"/>
        </w:rPr>
        <w:t xml:space="preserve"> № 507</w:t>
      </w:r>
      <w:r w:rsidRPr="001A5869">
        <w:rPr>
          <w:rFonts w:ascii="Liberation Serif" w:hAnsi="Liberation Serif" w:cs="Times New Roman"/>
          <w:sz w:val="28"/>
          <w:szCs w:val="28"/>
        </w:rPr>
        <w:t xml:space="preserve">) </w:t>
      </w:r>
      <w:r w:rsidR="000F6CA8">
        <w:rPr>
          <w:rFonts w:ascii="Liberation Serif" w:hAnsi="Liberation Serif" w:cs="Times New Roman"/>
          <w:sz w:val="28"/>
          <w:szCs w:val="28"/>
        </w:rPr>
        <w:br/>
      </w:r>
      <w:r w:rsidRPr="001A5869">
        <w:rPr>
          <w:rFonts w:ascii="Liberation Serif" w:hAnsi="Liberation Serif" w:cs="Times New Roman"/>
          <w:sz w:val="28"/>
          <w:szCs w:val="28"/>
        </w:rPr>
        <w:t>«</w:t>
      </w:r>
      <w:r w:rsidRPr="001A5869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2025 год и плановый период 2026 и 2027 годов</w:t>
      </w:r>
      <w:r w:rsidRPr="001A5869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734149" w:rsidRPr="00B10F1B" w:rsidRDefault="00734149" w:rsidP="000F6CA8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B10F1B">
        <w:rPr>
          <w:rFonts w:ascii="Liberation Serif" w:hAnsi="Liberation Serif"/>
          <w:sz w:val="28"/>
          <w:szCs w:val="28"/>
        </w:rPr>
        <w:t xml:space="preserve">1) подпункт 1 </w:t>
      </w:r>
      <w:r w:rsidRPr="00B10F1B">
        <w:rPr>
          <w:rFonts w:ascii="Liberation Serif" w:hAnsi="Liberation Serif" w:cs="Liberation Serif"/>
          <w:sz w:val="28"/>
          <w:szCs w:val="28"/>
        </w:rPr>
        <w:t>пункта 1 решения изложить в следующей редакции:</w:t>
      </w:r>
    </w:p>
    <w:p w:rsidR="00734149" w:rsidRPr="00B10F1B" w:rsidRDefault="00734149" w:rsidP="000F6CA8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B10F1B">
        <w:rPr>
          <w:rFonts w:ascii="Liberation Serif" w:hAnsi="Liberation Serif" w:cs="Liberation Serif"/>
          <w:sz w:val="28"/>
          <w:szCs w:val="28"/>
        </w:rPr>
        <w:t>« 1) 11 </w:t>
      </w:r>
      <w:r w:rsidRPr="00D72CDD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23</w:t>
      </w:r>
      <w:r w:rsidRPr="00B10F1B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554</w:t>
      </w:r>
      <w:r w:rsidRPr="00B10F1B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B10F1B">
        <w:rPr>
          <w:rFonts w:ascii="Liberation Serif" w:hAnsi="Liberation Serif" w:cs="Liberation Serif"/>
          <w:sz w:val="28"/>
          <w:szCs w:val="28"/>
        </w:rPr>
        <w:t xml:space="preserve"> тысяч рублей на 2025 год</w:t>
      </w:r>
      <w:r w:rsidRPr="00B10F1B">
        <w:rPr>
          <w:rFonts w:ascii="Liberation Serif" w:hAnsi="Liberation Serif"/>
          <w:sz w:val="28"/>
          <w:szCs w:val="28"/>
        </w:rPr>
        <w:t>;»;</w:t>
      </w:r>
    </w:p>
    <w:p w:rsidR="00734149" w:rsidRPr="00295053" w:rsidRDefault="000F6CA8" w:rsidP="000F6CA8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color w:val="FF6600"/>
          <w:sz w:val="28"/>
          <w:szCs w:val="28"/>
        </w:rPr>
        <w:tab/>
      </w:r>
      <w:r w:rsidR="00734149">
        <w:rPr>
          <w:rFonts w:ascii="Liberation Serif" w:hAnsi="Liberation Serif"/>
          <w:sz w:val="28"/>
          <w:szCs w:val="28"/>
        </w:rPr>
        <w:t xml:space="preserve">2) </w:t>
      </w:r>
      <w:r w:rsidR="00734149" w:rsidRPr="00295053">
        <w:rPr>
          <w:rFonts w:ascii="Liberation Serif" w:hAnsi="Liberation Serif"/>
          <w:sz w:val="28"/>
          <w:szCs w:val="28"/>
        </w:rPr>
        <w:t>подпункт</w:t>
      </w:r>
      <w:r w:rsidR="00734149">
        <w:rPr>
          <w:rFonts w:ascii="Liberation Serif" w:hAnsi="Liberation Serif"/>
          <w:sz w:val="28"/>
          <w:szCs w:val="28"/>
        </w:rPr>
        <w:t>ы</w:t>
      </w:r>
      <w:r w:rsidR="00734149" w:rsidRPr="00295053">
        <w:rPr>
          <w:rFonts w:ascii="Liberation Serif" w:hAnsi="Liberation Serif"/>
          <w:sz w:val="28"/>
          <w:szCs w:val="28"/>
        </w:rPr>
        <w:t xml:space="preserve"> 1</w:t>
      </w:r>
      <w:r w:rsidR="00734149">
        <w:rPr>
          <w:rFonts w:ascii="Liberation Serif" w:hAnsi="Liberation Serif"/>
          <w:sz w:val="28"/>
          <w:szCs w:val="28"/>
        </w:rPr>
        <w:t>, 2</w:t>
      </w:r>
      <w:r w:rsidR="00734149" w:rsidRPr="00295053">
        <w:rPr>
          <w:rFonts w:ascii="Liberation Serif" w:hAnsi="Liberation Serif"/>
          <w:sz w:val="28"/>
          <w:szCs w:val="28"/>
        </w:rPr>
        <w:t xml:space="preserve"> </w:t>
      </w:r>
      <w:r w:rsidR="00734149" w:rsidRPr="00295053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734149" w:rsidRDefault="00734149" w:rsidP="000C2D04">
      <w:pPr>
        <w:tabs>
          <w:tab w:val="left" w:pos="0"/>
          <w:tab w:val="left" w:pos="7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295053">
        <w:rPr>
          <w:rFonts w:ascii="Liberation Serif" w:hAnsi="Liberation Serif"/>
          <w:sz w:val="28"/>
          <w:szCs w:val="28"/>
        </w:rPr>
        <w:t>«</w:t>
      </w:r>
      <w:r w:rsidRPr="00295053">
        <w:rPr>
          <w:rFonts w:ascii="Liberation Serif" w:hAnsi="Liberation Serif" w:cs="Liberation Serif"/>
          <w:sz w:val="28"/>
          <w:szCs w:val="28"/>
        </w:rPr>
        <w:t>1)</w:t>
      </w:r>
      <w:r w:rsidRPr="00295053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>11 550 803,3</w:t>
      </w:r>
      <w:r w:rsidRPr="005B67CD">
        <w:rPr>
          <w:rFonts w:ascii="Liberation Serif" w:hAnsi="Liberation Serif" w:cs="Liberation Serif"/>
          <w:sz w:val="28"/>
          <w:szCs w:val="28"/>
        </w:rPr>
        <w:t xml:space="preserve"> тысяч</w:t>
      </w:r>
      <w:r w:rsidRPr="00295053">
        <w:rPr>
          <w:rFonts w:ascii="Liberation Serif" w:hAnsi="Liberation Serif" w:cs="Liberation Serif"/>
          <w:sz w:val="28"/>
          <w:szCs w:val="28"/>
        </w:rPr>
        <w:t xml:space="preserve"> рублей на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295053">
        <w:rPr>
          <w:rFonts w:ascii="Liberation Serif" w:hAnsi="Liberation Serif" w:cs="Liberation Serif"/>
          <w:sz w:val="28"/>
          <w:szCs w:val="28"/>
        </w:rPr>
        <w:t xml:space="preserve"> год;</w:t>
      </w:r>
    </w:p>
    <w:p w:rsidR="00734149" w:rsidRPr="00295053" w:rsidRDefault="000F6CA8" w:rsidP="000F6CA8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734149">
        <w:rPr>
          <w:rFonts w:ascii="Liberation Serif" w:hAnsi="Liberation Serif"/>
          <w:sz w:val="28"/>
          <w:szCs w:val="28"/>
        </w:rPr>
        <w:t xml:space="preserve">2) </w:t>
      </w:r>
      <w:r w:rsidR="00734149" w:rsidRPr="004F4B9C">
        <w:rPr>
          <w:rFonts w:ascii="Liberation Serif" w:hAnsi="Liberation Serif" w:cs="Liberation Serif"/>
          <w:sz w:val="28"/>
          <w:szCs w:val="28"/>
        </w:rPr>
        <w:t>9</w:t>
      </w:r>
      <w:r w:rsidR="00734149">
        <w:rPr>
          <w:rFonts w:ascii="Liberation Serif" w:hAnsi="Liberation Serif" w:cs="Liberation Serif"/>
          <w:sz w:val="28"/>
          <w:szCs w:val="28"/>
        </w:rPr>
        <w:t xml:space="preserve"> 344 511,1 </w:t>
      </w:r>
      <w:r w:rsidR="00734149" w:rsidRPr="004F4B9C">
        <w:rPr>
          <w:rFonts w:ascii="Liberation Serif" w:hAnsi="Liberation Serif" w:cs="Liberation Serif"/>
          <w:sz w:val="28"/>
          <w:szCs w:val="28"/>
        </w:rPr>
        <w:t>тысяч рублей</w:t>
      </w:r>
      <w:r w:rsidR="00734149" w:rsidRPr="004F4B9C">
        <w:rPr>
          <w:rFonts w:ascii="Liberation Serif" w:hAnsi="Liberation Serif" w:cs="Liberation Serif"/>
          <w:spacing w:val="-2"/>
          <w:sz w:val="28"/>
          <w:szCs w:val="28"/>
        </w:rPr>
        <w:t>, в том</w:t>
      </w:r>
      <w:r w:rsidR="00734149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734149" w:rsidRPr="004F4B9C">
        <w:rPr>
          <w:rFonts w:ascii="Liberation Serif" w:hAnsi="Liberation Serif" w:cs="Liberation Serif"/>
          <w:spacing w:val="-2"/>
          <w:sz w:val="28"/>
          <w:szCs w:val="28"/>
        </w:rPr>
        <w:t>числе общий объём ус</w:t>
      </w:r>
      <w:r w:rsidR="00734149">
        <w:rPr>
          <w:rFonts w:ascii="Liberation Serif" w:hAnsi="Liberation Serif" w:cs="Liberation Serif"/>
          <w:spacing w:val="-2"/>
          <w:sz w:val="28"/>
          <w:szCs w:val="28"/>
        </w:rPr>
        <w:t>ловно утверждённых расходов - 120</w:t>
      </w:r>
      <w:r w:rsidR="00734149" w:rsidRPr="004F4B9C">
        <w:rPr>
          <w:rFonts w:ascii="Liberation Serif" w:hAnsi="Liberation Serif" w:cs="Liberation Serif"/>
          <w:spacing w:val="-2"/>
          <w:sz w:val="28"/>
          <w:szCs w:val="28"/>
        </w:rPr>
        <w:t> 000,0 тысяч рублей, на 202</w:t>
      </w:r>
      <w:r w:rsidR="00734149">
        <w:rPr>
          <w:rFonts w:ascii="Liberation Serif" w:hAnsi="Liberation Serif" w:cs="Liberation Serif"/>
          <w:spacing w:val="-2"/>
          <w:sz w:val="28"/>
          <w:szCs w:val="28"/>
        </w:rPr>
        <w:t>6</w:t>
      </w:r>
      <w:r w:rsidR="00734149" w:rsidRPr="004F4B9C">
        <w:rPr>
          <w:rFonts w:ascii="Liberation Serif" w:hAnsi="Liberation Serif" w:cs="Liberation Serif"/>
          <w:spacing w:val="-2"/>
          <w:sz w:val="28"/>
          <w:szCs w:val="28"/>
        </w:rPr>
        <w:t xml:space="preserve"> год;</w:t>
      </w:r>
      <w:r w:rsidR="00734149" w:rsidRPr="005B67CD">
        <w:rPr>
          <w:rFonts w:ascii="Liberation Serif" w:hAnsi="Liberation Serif"/>
          <w:sz w:val="28"/>
          <w:szCs w:val="28"/>
        </w:rPr>
        <w:t xml:space="preserve"> </w:t>
      </w:r>
      <w:r w:rsidR="00734149" w:rsidRPr="00295053">
        <w:rPr>
          <w:rFonts w:ascii="Liberation Serif" w:hAnsi="Liberation Serif"/>
          <w:sz w:val="28"/>
          <w:szCs w:val="28"/>
        </w:rPr>
        <w:t>»;</w:t>
      </w:r>
    </w:p>
    <w:p w:rsidR="00734149" w:rsidRPr="009518DA" w:rsidRDefault="000F6CA8" w:rsidP="000F6CA8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734149" w:rsidRPr="009518DA">
        <w:rPr>
          <w:rFonts w:ascii="Liberation Serif" w:hAnsi="Liberation Serif"/>
          <w:color w:val="000000"/>
          <w:sz w:val="28"/>
          <w:szCs w:val="28"/>
        </w:rPr>
        <w:t>3) подпункты 1,</w:t>
      </w:r>
      <w:r w:rsidR="00734149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734149" w:rsidRPr="009518DA">
        <w:rPr>
          <w:rFonts w:ascii="Liberation Serif" w:hAnsi="Liberation Serif"/>
          <w:color w:val="000000"/>
          <w:sz w:val="28"/>
          <w:szCs w:val="28"/>
        </w:rPr>
        <w:t>2 пункта 3</w:t>
      </w:r>
      <w:r w:rsidR="00734149" w:rsidRPr="009518DA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734149" w:rsidRPr="009518DA" w:rsidRDefault="00734149" w:rsidP="004F54A2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9518DA">
        <w:rPr>
          <w:rFonts w:ascii="Liberation Serif" w:hAnsi="Liberation Serif"/>
          <w:color w:val="000000"/>
          <w:sz w:val="28"/>
          <w:szCs w:val="28"/>
        </w:rPr>
        <w:t>«1) 327 249,0 тысяч рублей на 2025 год;</w:t>
      </w:r>
    </w:p>
    <w:p w:rsidR="00734149" w:rsidRPr="00452A11" w:rsidRDefault="00734149" w:rsidP="00E16D11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452A11">
        <w:rPr>
          <w:rFonts w:ascii="Liberation Serif" w:hAnsi="Liberation Serif"/>
          <w:color w:val="000000"/>
          <w:sz w:val="28"/>
          <w:szCs w:val="28"/>
        </w:rPr>
        <w:t>2) 64 690,0 тысяч рублей на 2026 год;»;</w:t>
      </w:r>
    </w:p>
    <w:p w:rsidR="00734149" w:rsidRPr="00DC2BD2" w:rsidRDefault="000F6CA8" w:rsidP="000F6CA8">
      <w:pPr>
        <w:pStyle w:val="a9"/>
        <w:tabs>
          <w:tab w:val="left" w:pos="0"/>
        </w:tabs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FF6600"/>
          <w:sz w:val="28"/>
          <w:szCs w:val="28"/>
        </w:rPr>
        <w:tab/>
      </w:r>
      <w:r w:rsidR="00734149" w:rsidRPr="00DC2BD2">
        <w:rPr>
          <w:rFonts w:ascii="Liberation Serif" w:hAnsi="Liberation Serif"/>
          <w:sz w:val="28"/>
          <w:szCs w:val="28"/>
        </w:rPr>
        <w:t>4) подпункт 1 пункта 10 решения изложить в следующей редакции:</w:t>
      </w:r>
    </w:p>
    <w:p w:rsidR="00734149" w:rsidRPr="00DC2BD2" w:rsidRDefault="00734149" w:rsidP="000F6CA8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 w:cs="Liberation Serif"/>
          <w:sz w:val="28"/>
          <w:szCs w:val="28"/>
        </w:rPr>
        <w:t>«1) 984 965,4 тысяч рублей на 2025 год;»;</w:t>
      </w:r>
    </w:p>
    <w:p w:rsidR="00734149" w:rsidRPr="00D72CDD" w:rsidRDefault="000F6CA8" w:rsidP="000F6CA8">
      <w:pPr>
        <w:pStyle w:val="a9"/>
        <w:tabs>
          <w:tab w:val="left" w:pos="0"/>
        </w:tabs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734149" w:rsidRPr="00DC2BD2">
        <w:rPr>
          <w:rFonts w:ascii="Liberation Serif" w:hAnsi="Liberation Serif"/>
          <w:sz w:val="28"/>
          <w:szCs w:val="28"/>
        </w:rPr>
        <w:t>5)</w:t>
      </w:r>
      <w:r w:rsidR="00734149" w:rsidRPr="00236155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="00734149" w:rsidRPr="00D72CDD">
        <w:rPr>
          <w:rFonts w:ascii="Liberation Serif" w:hAnsi="Liberation Serif"/>
          <w:sz w:val="28"/>
          <w:szCs w:val="28"/>
        </w:rPr>
        <w:t>подпункт 1</w:t>
      </w:r>
      <w:bookmarkStart w:id="0" w:name="_GoBack"/>
      <w:bookmarkEnd w:id="0"/>
      <w:r w:rsidR="00734149" w:rsidRPr="00D72CDD">
        <w:rPr>
          <w:rFonts w:ascii="Liberation Serif" w:hAnsi="Liberation Serif"/>
          <w:sz w:val="28"/>
          <w:szCs w:val="28"/>
        </w:rPr>
        <w:t xml:space="preserve"> пункта 11 решения изложить в следующей редакции:</w:t>
      </w:r>
    </w:p>
    <w:p w:rsidR="00734149" w:rsidRPr="00B10F1B" w:rsidRDefault="00734149" w:rsidP="000F6CA8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10F1B">
        <w:rPr>
          <w:rFonts w:ascii="Liberation Serif" w:hAnsi="Liberation Serif" w:cs="Liberation Serif"/>
          <w:sz w:val="28"/>
          <w:szCs w:val="28"/>
        </w:rPr>
        <w:t>«1) 4 3</w:t>
      </w:r>
      <w:r>
        <w:rPr>
          <w:rFonts w:ascii="Liberation Serif" w:hAnsi="Liberation Serif" w:cs="Liberation Serif"/>
          <w:sz w:val="28"/>
          <w:szCs w:val="28"/>
        </w:rPr>
        <w:t>97</w:t>
      </w:r>
      <w:r w:rsidRPr="00B10F1B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736</w:t>
      </w:r>
      <w:r w:rsidRPr="00B10F1B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B10F1B">
        <w:rPr>
          <w:rFonts w:ascii="Liberation Serif" w:hAnsi="Liberation Serif" w:cs="Liberation Serif"/>
          <w:sz w:val="28"/>
          <w:szCs w:val="28"/>
        </w:rPr>
        <w:t xml:space="preserve"> тысяч рублей на 2025 год;»;</w:t>
      </w:r>
    </w:p>
    <w:p w:rsidR="00734149" w:rsidRPr="00DC2BD2" w:rsidRDefault="00734149" w:rsidP="000F6CA8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lastRenderedPageBreak/>
        <w:t>6) подпункт 1 пункта 12 решения изложить в следующей редакции:</w:t>
      </w:r>
    </w:p>
    <w:p w:rsidR="00734149" w:rsidRPr="00DC2BD2" w:rsidRDefault="00734149" w:rsidP="000F6CA8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>1) 660 928,5 тысяч рублей на 2025 год;</w:t>
      </w:r>
      <w:r w:rsidRPr="00DC2BD2">
        <w:rPr>
          <w:rFonts w:ascii="Liberation Serif" w:hAnsi="Liberation Serif"/>
          <w:sz w:val="28"/>
          <w:szCs w:val="28"/>
        </w:rPr>
        <w:t>»;</w:t>
      </w:r>
    </w:p>
    <w:p w:rsidR="00734149" w:rsidRPr="00DC2BD2" w:rsidRDefault="00734149" w:rsidP="000F6CA8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7) подпункт 1 пункта 14 решения изложить в следующей редакции:</w:t>
      </w:r>
    </w:p>
    <w:p w:rsidR="00734149" w:rsidRPr="00DC2BD2" w:rsidRDefault="00734149" w:rsidP="000F6CA8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DC2BD2">
        <w:rPr>
          <w:rFonts w:ascii="Liberation Serif" w:hAnsi="Liberation Serif"/>
          <w:spacing w:val="-2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 xml:space="preserve">1) 3 </w:t>
      </w:r>
      <w:r>
        <w:rPr>
          <w:rFonts w:ascii="Liberation Serif" w:hAnsi="Liberation Serif" w:cs="Liberation Serif"/>
          <w:sz w:val="28"/>
          <w:szCs w:val="28"/>
        </w:rPr>
        <w:t>580</w:t>
      </w:r>
      <w:r w:rsidRPr="00DC2BD2">
        <w:rPr>
          <w:rFonts w:ascii="Liberation Serif" w:hAnsi="Liberation Serif" w:cs="Liberation Serif"/>
          <w:sz w:val="28"/>
          <w:szCs w:val="28"/>
        </w:rPr>
        <w:t>,0 тысяч рублей на 2025 год;»;</w:t>
      </w:r>
    </w:p>
    <w:p w:rsidR="00734149" w:rsidRPr="00DC2BD2" w:rsidRDefault="00734149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8) подпункт 1 пункта 15 решения изложить в следующей редакции:</w:t>
      </w:r>
    </w:p>
    <w:p w:rsidR="00734149" w:rsidRPr="00DC2BD2" w:rsidRDefault="00734149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DC2BD2">
        <w:rPr>
          <w:rFonts w:ascii="Liberation Serif" w:hAnsi="Liberation Serif"/>
          <w:spacing w:val="-2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>1) 731 198,5 тысяч рублей на 2025 год;»;</w:t>
      </w:r>
    </w:p>
    <w:p w:rsidR="00734149" w:rsidRPr="00DC2BD2" w:rsidRDefault="00734149" w:rsidP="00872C1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9) подпункт 1 пункта 16 решения изложить в следующей редакции:</w:t>
      </w:r>
    </w:p>
    <w:p w:rsidR="00734149" w:rsidRPr="00DC2BD2" w:rsidRDefault="00734149" w:rsidP="00872C1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DC2BD2">
        <w:rPr>
          <w:rFonts w:ascii="Liberation Serif" w:hAnsi="Liberation Serif"/>
          <w:spacing w:val="-2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>1) 1 571,6 тысяч рублей на 2025 год;»;</w:t>
      </w:r>
    </w:p>
    <w:p w:rsidR="00734149" w:rsidRPr="00DC2BD2" w:rsidRDefault="000F6CA8" w:rsidP="000F6CA8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734149" w:rsidRPr="00DC2BD2">
        <w:rPr>
          <w:rFonts w:ascii="Liberation Serif" w:hAnsi="Liberation Serif"/>
          <w:sz w:val="28"/>
          <w:szCs w:val="28"/>
        </w:rPr>
        <w:t>10) подпункт 1 пункта 19 решения изложить в следующей редакции:</w:t>
      </w:r>
    </w:p>
    <w:p w:rsidR="00734149" w:rsidRPr="00DC2BD2" w:rsidRDefault="00734149" w:rsidP="00733E68">
      <w:pPr>
        <w:tabs>
          <w:tab w:val="left" w:pos="500"/>
          <w:tab w:val="left" w:pos="700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DC2BD2">
        <w:rPr>
          <w:rFonts w:ascii="Liberation Serif" w:hAnsi="Liberation Serif"/>
          <w:spacing w:val="-2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>1) 17 300 тысяч рублей на 2025 год;»;</w:t>
      </w:r>
    </w:p>
    <w:p w:rsidR="00734149" w:rsidRPr="00DC2BD2" w:rsidRDefault="00734149" w:rsidP="00D70874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 w:cs="Liberation Serif"/>
          <w:sz w:val="28"/>
          <w:szCs w:val="28"/>
        </w:rPr>
        <w:tab/>
      </w:r>
      <w:r w:rsidRPr="00DC2BD2">
        <w:rPr>
          <w:rFonts w:ascii="Liberation Serif" w:hAnsi="Liberation Serif" w:cs="Liberation Serif"/>
          <w:sz w:val="28"/>
          <w:szCs w:val="28"/>
          <w:lang w:eastAsia="ru-RU"/>
        </w:rPr>
        <w:t>11</w:t>
      </w:r>
      <w:r w:rsidRPr="00DC2BD2">
        <w:rPr>
          <w:rFonts w:ascii="Liberation Serif" w:hAnsi="Liberation Serif"/>
          <w:sz w:val="28"/>
          <w:szCs w:val="28"/>
        </w:rPr>
        <w:t>) подпункт 1 пункта 20 решения изложить в следующей редакции:</w:t>
      </w:r>
    </w:p>
    <w:p w:rsidR="00734149" w:rsidRPr="00DC2BD2" w:rsidRDefault="00734149" w:rsidP="000F6CA8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«1) 580,0 тысяч рублей на 2025 год;»;</w:t>
      </w:r>
    </w:p>
    <w:p w:rsidR="00734149" w:rsidRPr="00DC2BD2" w:rsidRDefault="00734149" w:rsidP="00B11C1B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 w:cs="Liberation Serif"/>
          <w:sz w:val="28"/>
          <w:szCs w:val="28"/>
        </w:rPr>
        <w:t xml:space="preserve">12) </w:t>
      </w:r>
      <w:r w:rsidRPr="00DC2BD2">
        <w:rPr>
          <w:rFonts w:ascii="Liberation Serif" w:hAnsi="Liberation Serif"/>
          <w:sz w:val="28"/>
          <w:szCs w:val="28"/>
        </w:rPr>
        <w:t xml:space="preserve">Приложение 2 к решению «Свод доходов бюджета Каменск-Уральского городского округа на 2025 год и плановый период 2026 и 2027 годов» изложить </w:t>
      </w:r>
      <w:r w:rsidR="000F6CA8">
        <w:rPr>
          <w:rFonts w:ascii="Liberation Serif" w:hAnsi="Liberation Serif"/>
          <w:sz w:val="28"/>
          <w:szCs w:val="28"/>
        </w:rPr>
        <w:br/>
      </w:r>
      <w:r w:rsidRPr="00DC2BD2">
        <w:rPr>
          <w:rFonts w:ascii="Liberation Serif" w:hAnsi="Liberation Serif"/>
          <w:sz w:val="28"/>
          <w:szCs w:val="28"/>
        </w:rPr>
        <w:t>в новой редакции согласно Приложению 1 к настоящему решению;</w:t>
      </w:r>
    </w:p>
    <w:p w:rsidR="00734149" w:rsidRPr="00DC2BD2" w:rsidRDefault="00734149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13) Приложение 3 к решению «</w:t>
      </w:r>
      <w:r w:rsidRPr="00DC2BD2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</w:t>
      </w:r>
      <w:r w:rsidR="000F6CA8">
        <w:rPr>
          <w:rFonts w:ascii="Liberation Serif" w:hAnsi="Liberation Serif" w:cs="Liberation Serif"/>
          <w:sz w:val="28"/>
          <w:szCs w:val="28"/>
        </w:rPr>
        <w:br/>
      </w:r>
      <w:r w:rsidRPr="00DC2BD2">
        <w:rPr>
          <w:rFonts w:ascii="Liberation Serif" w:hAnsi="Liberation Serif" w:cs="Liberation Serif"/>
          <w:sz w:val="28"/>
          <w:szCs w:val="28"/>
        </w:rPr>
        <w:t xml:space="preserve">по разделам, подразделам, целевым статьям (муниципальным программам </w:t>
      </w:r>
      <w:r w:rsidR="000F6CA8">
        <w:rPr>
          <w:rFonts w:ascii="Liberation Serif" w:hAnsi="Liberation Serif" w:cs="Liberation Serif"/>
          <w:sz w:val="28"/>
          <w:szCs w:val="28"/>
        </w:rPr>
        <w:br/>
      </w:r>
      <w:r w:rsidRPr="00DC2BD2">
        <w:rPr>
          <w:rFonts w:ascii="Liberation Serif" w:hAnsi="Liberation Serif" w:cs="Liberation Serif"/>
          <w:sz w:val="28"/>
          <w:szCs w:val="28"/>
        </w:rPr>
        <w:t>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Pr="00DC2BD2">
        <w:rPr>
          <w:rFonts w:ascii="Liberation Serif" w:hAnsi="Liberation Serif"/>
          <w:sz w:val="28"/>
          <w:szCs w:val="28"/>
        </w:rPr>
        <w:t xml:space="preserve">» изложить </w:t>
      </w:r>
      <w:r w:rsidR="000F6CA8">
        <w:rPr>
          <w:rFonts w:ascii="Liberation Serif" w:hAnsi="Liberation Serif"/>
          <w:sz w:val="28"/>
          <w:szCs w:val="28"/>
        </w:rPr>
        <w:br/>
      </w:r>
      <w:r w:rsidRPr="00DC2BD2">
        <w:rPr>
          <w:rFonts w:ascii="Liberation Serif" w:hAnsi="Liberation Serif"/>
          <w:sz w:val="28"/>
          <w:szCs w:val="28"/>
        </w:rPr>
        <w:t>в новой редакции согласно Приложению 2 к настоящему решению;</w:t>
      </w:r>
    </w:p>
    <w:p w:rsidR="00734149" w:rsidRPr="00DC2BD2" w:rsidRDefault="00734149" w:rsidP="000F6CA8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14) Приложение 4 к решению «</w:t>
      </w:r>
      <w:r w:rsidRPr="00DC2BD2">
        <w:rPr>
          <w:rFonts w:ascii="Liberation Serif" w:hAnsi="Liberation Serif" w:cs="Liberation Serif"/>
          <w:sz w:val="28"/>
          <w:szCs w:val="28"/>
        </w:rPr>
        <w:t xml:space="preserve">Ведомственная структура расходов бюджета Каменск-Уральского городского округа на 2025 год и плановый период 2026 </w:t>
      </w:r>
      <w:r w:rsidR="000F6CA8">
        <w:rPr>
          <w:rFonts w:ascii="Liberation Serif" w:hAnsi="Liberation Serif" w:cs="Liberation Serif"/>
          <w:sz w:val="28"/>
          <w:szCs w:val="28"/>
        </w:rPr>
        <w:br/>
      </w:r>
      <w:r w:rsidRPr="00DC2BD2">
        <w:rPr>
          <w:rFonts w:ascii="Liberation Serif" w:hAnsi="Liberation Serif" w:cs="Liberation Serif"/>
          <w:sz w:val="28"/>
          <w:szCs w:val="28"/>
        </w:rPr>
        <w:t>и 2027 годов</w:t>
      </w:r>
      <w:r w:rsidRPr="00DC2BD2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</w:t>
      </w:r>
    </w:p>
    <w:p w:rsidR="00734149" w:rsidRPr="00236155" w:rsidRDefault="00734149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15) Приложение 5 к решению «</w:t>
      </w:r>
      <w:r w:rsidRPr="00DC2BD2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2025 году и плановом</w:t>
      </w:r>
      <w:r w:rsidRPr="00580F58">
        <w:rPr>
          <w:rFonts w:ascii="Liberation Serif" w:hAnsi="Liberation Serif" w:cs="Liberation Serif"/>
          <w:sz w:val="28"/>
          <w:szCs w:val="28"/>
        </w:rPr>
        <w:t xml:space="preserve"> периоде 2026 и 2027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580F58">
        <w:rPr>
          <w:rFonts w:ascii="Liberation Serif" w:hAnsi="Liberation Serif" w:cs="Liberation Serif"/>
          <w:sz w:val="28"/>
          <w:szCs w:val="28"/>
        </w:rPr>
        <w:t>годов</w:t>
      </w:r>
      <w:r w:rsidRPr="00580F58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734149" w:rsidRPr="00B109EB" w:rsidRDefault="00734149" w:rsidP="00DC2BD2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B109EB">
        <w:rPr>
          <w:rFonts w:ascii="Liberation Serif" w:hAnsi="Liberation Serif"/>
          <w:sz w:val="28"/>
          <w:szCs w:val="28"/>
        </w:rPr>
        <w:t xml:space="preserve">16) Приложение 6 к решению «Свод источников внутреннего финансирования дефицита бюджета Каменск-Уральского городского округа </w:t>
      </w:r>
      <w:r w:rsidR="000F6CA8">
        <w:rPr>
          <w:rFonts w:ascii="Liberation Serif" w:hAnsi="Liberation Serif"/>
          <w:sz w:val="28"/>
          <w:szCs w:val="28"/>
        </w:rPr>
        <w:br/>
      </w:r>
      <w:r w:rsidRPr="00B109EB">
        <w:rPr>
          <w:rFonts w:ascii="Liberation Serif" w:hAnsi="Liberation Serif"/>
          <w:sz w:val="28"/>
          <w:szCs w:val="28"/>
        </w:rPr>
        <w:t>на 2025 год и плановый период 2026 и 2027 годов» изложить в новой редакции согласно Приложению 5 к настоящему решению.</w:t>
      </w:r>
    </w:p>
    <w:p w:rsidR="00734149" w:rsidRPr="00566D44" w:rsidRDefault="000F6CA8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734149" w:rsidRPr="00566D44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734149" w:rsidRPr="00566D44" w:rsidRDefault="00734149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0F6CA8">
        <w:rPr>
          <w:rFonts w:ascii="Liberation Serif" w:hAnsi="Liberation Serif" w:cs="Liberation Serif"/>
          <w:sz w:val="28"/>
          <w:szCs w:val="28"/>
        </w:rPr>
        <w:br/>
      </w:r>
      <w:r w:rsidRPr="00566D44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734149" w:rsidRPr="00667252" w:rsidRDefault="000F6CA8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8"/>
          <w:szCs w:val="28"/>
        </w:rPr>
        <w:tab/>
      </w:r>
    </w:p>
    <w:p w:rsidR="000F6CA8" w:rsidRPr="00667252" w:rsidRDefault="000F6CA8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4"/>
          <w:szCs w:val="24"/>
        </w:rPr>
      </w:pPr>
    </w:p>
    <w:p w:rsidR="00734149" w:rsidRPr="00566D44" w:rsidRDefault="00734149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Председатель Думы</w:t>
      </w:r>
    </w:p>
    <w:p w:rsidR="00734149" w:rsidRPr="00566D44" w:rsidRDefault="00734149" w:rsidP="00FF30F3">
      <w:pPr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0F6CA8">
        <w:rPr>
          <w:rFonts w:ascii="Liberation Serif" w:hAnsi="Liberation Serif"/>
          <w:sz w:val="28"/>
          <w:szCs w:val="28"/>
        </w:rPr>
        <w:tab/>
      </w:r>
      <w:r w:rsidR="000F6CA8">
        <w:rPr>
          <w:rFonts w:ascii="Liberation Serif" w:hAnsi="Liberation Serif"/>
          <w:sz w:val="28"/>
          <w:szCs w:val="28"/>
        </w:rPr>
        <w:tab/>
      </w:r>
      <w:r w:rsidR="000F6CA8">
        <w:rPr>
          <w:rFonts w:ascii="Liberation Serif" w:hAnsi="Liberation Serif"/>
          <w:sz w:val="28"/>
          <w:szCs w:val="28"/>
        </w:rPr>
        <w:tab/>
      </w:r>
      <w:r w:rsidR="000F6CA8">
        <w:rPr>
          <w:rFonts w:ascii="Liberation Serif" w:hAnsi="Liberation Serif"/>
          <w:sz w:val="28"/>
          <w:szCs w:val="28"/>
        </w:rPr>
        <w:tab/>
      </w:r>
      <w:r w:rsidR="000F6CA8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>В.И. Пермяков</w:t>
      </w:r>
    </w:p>
    <w:p w:rsidR="00734149" w:rsidRPr="00667252" w:rsidRDefault="00734149" w:rsidP="00FF30F3">
      <w:pPr>
        <w:tabs>
          <w:tab w:val="left" w:pos="709"/>
        </w:tabs>
        <w:jc w:val="both"/>
        <w:rPr>
          <w:rFonts w:ascii="Liberation Serif" w:hAnsi="Liberation Serif"/>
          <w:sz w:val="24"/>
          <w:szCs w:val="24"/>
        </w:rPr>
      </w:pPr>
    </w:p>
    <w:p w:rsidR="000F6CA8" w:rsidRPr="00667252" w:rsidRDefault="000F6CA8" w:rsidP="00FF30F3">
      <w:pPr>
        <w:tabs>
          <w:tab w:val="left" w:pos="709"/>
        </w:tabs>
        <w:jc w:val="both"/>
        <w:rPr>
          <w:rFonts w:ascii="Liberation Serif" w:hAnsi="Liberation Serif"/>
          <w:sz w:val="24"/>
          <w:szCs w:val="24"/>
        </w:rPr>
      </w:pPr>
    </w:p>
    <w:p w:rsidR="00734149" w:rsidRPr="00566D44" w:rsidRDefault="00734149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Глава</w:t>
      </w:r>
    </w:p>
    <w:p w:rsidR="00734149" w:rsidRPr="00566D44" w:rsidRDefault="00734149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</w:t>
      </w:r>
      <w:r w:rsidR="000F6CA8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0F6CA8">
        <w:rPr>
          <w:rFonts w:ascii="Liberation Serif" w:hAnsi="Liberation Serif"/>
          <w:sz w:val="28"/>
          <w:szCs w:val="28"/>
        </w:rPr>
        <w:tab/>
      </w:r>
      <w:r w:rsidR="000F6CA8">
        <w:rPr>
          <w:rFonts w:ascii="Liberation Serif" w:hAnsi="Liberation Serif"/>
          <w:sz w:val="28"/>
          <w:szCs w:val="28"/>
        </w:rPr>
        <w:tab/>
      </w:r>
      <w:r w:rsidR="000F6CA8">
        <w:rPr>
          <w:rFonts w:ascii="Liberation Serif" w:hAnsi="Liberation Serif"/>
          <w:sz w:val="28"/>
          <w:szCs w:val="28"/>
        </w:rPr>
        <w:tab/>
      </w:r>
      <w:r w:rsidR="000F6CA8">
        <w:rPr>
          <w:rFonts w:ascii="Liberation Serif" w:hAnsi="Liberation Serif"/>
          <w:sz w:val="28"/>
          <w:szCs w:val="28"/>
        </w:rPr>
        <w:tab/>
      </w:r>
      <w:r w:rsidR="000F6CA8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>А.А. Герасимов</w:t>
      </w:r>
    </w:p>
    <w:sectPr w:rsidR="00734149" w:rsidRPr="00566D44" w:rsidSect="000F6CA8">
      <w:headerReference w:type="default" r:id="rId9"/>
      <w:pgSz w:w="11906" w:h="16838"/>
      <w:pgMar w:top="567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0DD" w:rsidRDefault="00A700DD" w:rsidP="00180804">
      <w:r>
        <w:separator/>
      </w:r>
    </w:p>
  </w:endnote>
  <w:endnote w:type="continuationSeparator" w:id="1">
    <w:p w:rsidR="00A700DD" w:rsidRDefault="00A700DD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0DD" w:rsidRDefault="00A700DD" w:rsidP="00180804">
      <w:r>
        <w:separator/>
      </w:r>
    </w:p>
  </w:footnote>
  <w:footnote w:type="continuationSeparator" w:id="1">
    <w:p w:rsidR="00A700DD" w:rsidRDefault="00A700DD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49" w:rsidRDefault="00831B08">
    <w:pPr>
      <w:pStyle w:val="ac"/>
      <w:jc w:val="center"/>
    </w:pPr>
    <w:fldSimple w:instr=" PAGE   \* MERGEFORMAT ">
      <w:r w:rsidR="00181711">
        <w:rPr>
          <w:noProof/>
        </w:rPr>
        <w:t>2</w:t>
      </w:r>
    </w:fldSimple>
  </w:p>
  <w:p w:rsidR="00734149" w:rsidRDefault="0073414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17FAA"/>
    <w:rsid w:val="00020275"/>
    <w:rsid w:val="00021776"/>
    <w:rsid w:val="0002216E"/>
    <w:rsid w:val="0002318F"/>
    <w:rsid w:val="000235B8"/>
    <w:rsid w:val="000251C5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5071"/>
    <w:rsid w:val="00046795"/>
    <w:rsid w:val="00046B9B"/>
    <w:rsid w:val="00051B29"/>
    <w:rsid w:val="000540F3"/>
    <w:rsid w:val="0005454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0C9B"/>
    <w:rsid w:val="0008138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508E"/>
    <w:rsid w:val="000A7486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2D04"/>
    <w:rsid w:val="000C347C"/>
    <w:rsid w:val="000C46A8"/>
    <w:rsid w:val="000C4F06"/>
    <w:rsid w:val="000C7117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55E2"/>
    <w:rsid w:val="000E61A4"/>
    <w:rsid w:val="000F03CF"/>
    <w:rsid w:val="000F03DC"/>
    <w:rsid w:val="000F1BCB"/>
    <w:rsid w:val="000F4804"/>
    <w:rsid w:val="000F586A"/>
    <w:rsid w:val="000F5AE3"/>
    <w:rsid w:val="000F6CA8"/>
    <w:rsid w:val="0010048B"/>
    <w:rsid w:val="001017BB"/>
    <w:rsid w:val="00102622"/>
    <w:rsid w:val="00102D9D"/>
    <w:rsid w:val="00103866"/>
    <w:rsid w:val="00105E61"/>
    <w:rsid w:val="00106180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36173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38F7"/>
    <w:rsid w:val="00153F28"/>
    <w:rsid w:val="001549A7"/>
    <w:rsid w:val="00154A2B"/>
    <w:rsid w:val="00154EB3"/>
    <w:rsid w:val="00155065"/>
    <w:rsid w:val="00156184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0DCC"/>
    <w:rsid w:val="001716E1"/>
    <w:rsid w:val="00171CB0"/>
    <w:rsid w:val="00172B24"/>
    <w:rsid w:val="00173C4B"/>
    <w:rsid w:val="00173D7D"/>
    <w:rsid w:val="00174FF6"/>
    <w:rsid w:val="001760D4"/>
    <w:rsid w:val="00177693"/>
    <w:rsid w:val="00177CA9"/>
    <w:rsid w:val="00180804"/>
    <w:rsid w:val="00180AF3"/>
    <w:rsid w:val="00180D51"/>
    <w:rsid w:val="00181711"/>
    <w:rsid w:val="00185718"/>
    <w:rsid w:val="00187100"/>
    <w:rsid w:val="00193B45"/>
    <w:rsid w:val="00193C36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869"/>
    <w:rsid w:val="001A5975"/>
    <w:rsid w:val="001A64A5"/>
    <w:rsid w:val="001A6E96"/>
    <w:rsid w:val="001B0CD3"/>
    <w:rsid w:val="001B0EF7"/>
    <w:rsid w:val="001B210C"/>
    <w:rsid w:val="001B2286"/>
    <w:rsid w:val="001B3FB1"/>
    <w:rsid w:val="001B42C0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689C"/>
    <w:rsid w:val="001E7D58"/>
    <w:rsid w:val="001E7F0C"/>
    <w:rsid w:val="001E7FB9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27B01"/>
    <w:rsid w:val="00230F49"/>
    <w:rsid w:val="0023226A"/>
    <w:rsid w:val="002327C6"/>
    <w:rsid w:val="002336DF"/>
    <w:rsid w:val="00236155"/>
    <w:rsid w:val="00236310"/>
    <w:rsid w:val="002375A5"/>
    <w:rsid w:val="00237D5C"/>
    <w:rsid w:val="00237DA8"/>
    <w:rsid w:val="00243BB6"/>
    <w:rsid w:val="00246CC9"/>
    <w:rsid w:val="00250BEB"/>
    <w:rsid w:val="00251B9F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11D5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B77C8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2F7808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2362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37FD1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0B9D"/>
    <w:rsid w:val="00361778"/>
    <w:rsid w:val="00361B7F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1CB9"/>
    <w:rsid w:val="00382F33"/>
    <w:rsid w:val="003836D7"/>
    <w:rsid w:val="0038409F"/>
    <w:rsid w:val="003861F8"/>
    <w:rsid w:val="00387C57"/>
    <w:rsid w:val="00387F3B"/>
    <w:rsid w:val="00393B0F"/>
    <w:rsid w:val="003943C6"/>
    <w:rsid w:val="00396AD5"/>
    <w:rsid w:val="00396E3A"/>
    <w:rsid w:val="003A1638"/>
    <w:rsid w:val="003A2196"/>
    <w:rsid w:val="003A281C"/>
    <w:rsid w:val="003A4153"/>
    <w:rsid w:val="003A4734"/>
    <w:rsid w:val="003A505C"/>
    <w:rsid w:val="003B0FD8"/>
    <w:rsid w:val="003B2267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CD7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3F6FD4"/>
    <w:rsid w:val="003F7F09"/>
    <w:rsid w:val="004003DB"/>
    <w:rsid w:val="00400B37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C4C"/>
    <w:rsid w:val="00423D03"/>
    <w:rsid w:val="0042455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265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A11"/>
    <w:rsid w:val="00452F8F"/>
    <w:rsid w:val="00453852"/>
    <w:rsid w:val="0045393C"/>
    <w:rsid w:val="00453AB9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16F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1E4D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D6B28"/>
    <w:rsid w:val="004E0945"/>
    <w:rsid w:val="004E16C4"/>
    <w:rsid w:val="004E1AF1"/>
    <w:rsid w:val="004E2AAD"/>
    <w:rsid w:val="004E49A7"/>
    <w:rsid w:val="004E4ABD"/>
    <w:rsid w:val="004E4AFC"/>
    <w:rsid w:val="004E4C34"/>
    <w:rsid w:val="004E668F"/>
    <w:rsid w:val="004E6C4A"/>
    <w:rsid w:val="004F118E"/>
    <w:rsid w:val="004F13DF"/>
    <w:rsid w:val="004F2156"/>
    <w:rsid w:val="004F22D2"/>
    <w:rsid w:val="004F23A1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6661"/>
    <w:rsid w:val="005170B7"/>
    <w:rsid w:val="00517501"/>
    <w:rsid w:val="005202C2"/>
    <w:rsid w:val="00521328"/>
    <w:rsid w:val="00521C16"/>
    <w:rsid w:val="005226C9"/>
    <w:rsid w:val="00522B1D"/>
    <w:rsid w:val="005236FB"/>
    <w:rsid w:val="00523821"/>
    <w:rsid w:val="0052433C"/>
    <w:rsid w:val="00524ABE"/>
    <w:rsid w:val="00525BAA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4CA"/>
    <w:rsid w:val="00544927"/>
    <w:rsid w:val="00544C37"/>
    <w:rsid w:val="00545174"/>
    <w:rsid w:val="00546491"/>
    <w:rsid w:val="00547DD6"/>
    <w:rsid w:val="00551176"/>
    <w:rsid w:val="00551B93"/>
    <w:rsid w:val="00552A87"/>
    <w:rsid w:val="00552CF1"/>
    <w:rsid w:val="005532DB"/>
    <w:rsid w:val="00553CCA"/>
    <w:rsid w:val="00553E87"/>
    <w:rsid w:val="00554C9C"/>
    <w:rsid w:val="0055557A"/>
    <w:rsid w:val="00557655"/>
    <w:rsid w:val="00560410"/>
    <w:rsid w:val="005621F2"/>
    <w:rsid w:val="00562D67"/>
    <w:rsid w:val="00564524"/>
    <w:rsid w:val="00566B78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0F58"/>
    <w:rsid w:val="00586B30"/>
    <w:rsid w:val="005903FD"/>
    <w:rsid w:val="00590890"/>
    <w:rsid w:val="0059099C"/>
    <w:rsid w:val="0059224B"/>
    <w:rsid w:val="00594601"/>
    <w:rsid w:val="0059575B"/>
    <w:rsid w:val="00595C37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2"/>
    <w:rsid w:val="005B0C09"/>
    <w:rsid w:val="005B0C2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D5F79"/>
    <w:rsid w:val="005E07A7"/>
    <w:rsid w:val="005E187E"/>
    <w:rsid w:val="005E4B23"/>
    <w:rsid w:val="005E6230"/>
    <w:rsid w:val="005E6CE9"/>
    <w:rsid w:val="005F1005"/>
    <w:rsid w:val="005F567E"/>
    <w:rsid w:val="005F60F8"/>
    <w:rsid w:val="005F63EB"/>
    <w:rsid w:val="005F758B"/>
    <w:rsid w:val="005F7942"/>
    <w:rsid w:val="005F7E05"/>
    <w:rsid w:val="006018A2"/>
    <w:rsid w:val="00602427"/>
    <w:rsid w:val="006121FC"/>
    <w:rsid w:val="006124D2"/>
    <w:rsid w:val="00612777"/>
    <w:rsid w:val="0061447E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1D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67252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B7FAB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317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9D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53"/>
    <w:rsid w:val="00706887"/>
    <w:rsid w:val="00706E88"/>
    <w:rsid w:val="0070783A"/>
    <w:rsid w:val="00707FE8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E2C"/>
    <w:rsid w:val="00733BBD"/>
    <w:rsid w:val="00733E68"/>
    <w:rsid w:val="00734149"/>
    <w:rsid w:val="00734BE2"/>
    <w:rsid w:val="0074039F"/>
    <w:rsid w:val="00741B18"/>
    <w:rsid w:val="00742F79"/>
    <w:rsid w:val="00744A1A"/>
    <w:rsid w:val="00744B10"/>
    <w:rsid w:val="0074531F"/>
    <w:rsid w:val="00745389"/>
    <w:rsid w:val="0074585B"/>
    <w:rsid w:val="007465A1"/>
    <w:rsid w:val="00750512"/>
    <w:rsid w:val="00750E06"/>
    <w:rsid w:val="00752F38"/>
    <w:rsid w:val="0075565D"/>
    <w:rsid w:val="00755838"/>
    <w:rsid w:val="007575E4"/>
    <w:rsid w:val="007635D9"/>
    <w:rsid w:val="007665F5"/>
    <w:rsid w:val="00767A09"/>
    <w:rsid w:val="00767F2C"/>
    <w:rsid w:val="00771A69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D4C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1E8"/>
    <w:rsid w:val="007963C6"/>
    <w:rsid w:val="00796C2B"/>
    <w:rsid w:val="007970BB"/>
    <w:rsid w:val="007978B7"/>
    <w:rsid w:val="007A0208"/>
    <w:rsid w:val="007A0666"/>
    <w:rsid w:val="007A1CAD"/>
    <w:rsid w:val="007A2F61"/>
    <w:rsid w:val="007A3041"/>
    <w:rsid w:val="007A3A45"/>
    <w:rsid w:val="007A5088"/>
    <w:rsid w:val="007A5367"/>
    <w:rsid w:val="007A6E79"/>
    <w:rsid w:val="007A7465"/>
    <w:rsid w:val="007A7901"/>
    <w:rsid w:val="007A7C16"/>
    <w:rsid w:val="007B120A"/>
    <w:rsid w:val="007B2596"/>
    <w:rsid w:val="007B3AF1"/>
    <w:rsid w:val="007B3B74"/>
    <w:rsid w:val="007B4F98"/>
    <w:rsid w:val="007B52C4"/>
    <w:rsid w:val="007B569D"/>
    <w:rsid w:val="007B56D9"/>
    <w:rsid w:val="007B5D96"/>
    <w:rsid w:val="007B701D"/>
    <w:rsid w:val="007B751F"/>
    <w:rsid w:val="007B7765"/>
    <w:rsid w:val="007C004F"/>
    <w:rsid w:val="007C01B6"/>
    <w:rsid w:val="007C0764"/>
    <w:rsid w:val="007C2A1D"/>
    <w:rsid w:val="007C2C8C"/>
    <w:rsid w:val="007C4385"/>
    <w:rsid w:val="007C4600"/>
    <w:rsid w:val="007C4764"/>
    <w:rsid w:val="007C7B8A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80E"/>
    <w:rsid w:val="00811E7F"/>
    <w:rsid w:val="00812EBF"/>
    <w:rsid w:val="00813C35"/>
    <w:rsid w:val="00815C8B"/>
    <w:rsid w:val="00817B10"/>
    <w:rsid w:val="00817FDA"/>
    <w:rsid w:val="00820079"/>
    <w:rsid w:val="008201E7"/>
    <w:rsid w:val="00824590"/>
    <w:rsid w:val="00824599"/>
    <w:rsid w:val="00826738"/>
    <w:rsid w:val="00826D43"/>
    <w:rsid w:val="00831467"/>
    <w:rsid w:val="00831600"/>
    <w:rsid w:val="00831B08"/>
    <w:rsid w:val="00831C13"/>
    <w:rsid w:val="0083263A"/>
    <w:rsid w:val="00832834"/>
    <w:rsid w:val="00833B44"/>
    <w:rsid w:val="00834371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E6B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2C14"/>
    <w:rsid w:val="00873143"/>
    <w:rsid w:val="00874483"/>
    <w:rsid w:val="00874DF9"/>
    <w:rsid w:val="00875AAF"/>
    <w:rsid w:val="00876841"/>
    <w:rsid w:val="008778E0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25FE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3E3D"/>
    <w:rsid w:val="008B621C"/>
    <w:rsid w:val="008B6775"/>
    <w:rsid w:val="008C051E"/>
    <w:rsid w:val="008C0E41"/>
    <w:rsid w:val="008C1397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153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251E"/>
    <w:rsid w:val="00903220"/>
    <w:rsid w:val="00904082"/>
    <w:rsid w:val="00904ED2"/>
    <w:rsid w:val="009064CA"/>
    <w:rsid w:val="00906D37"/>
    <w:rsid w:val="00910F04"/>
    <w:rsid w:val="00912523"/>
    <w:rsid w:val="009129E2"/>
    <w:rsid w:val="00912F76"/>
    <w:rsid w:val="0091371E"/>
    <w:rsid w:val="009143C0"/>
    <w:rsid w:val="00914FFA"/>
    <w:rsid w:val="009163C8"/>
    <w:rsid w:val="00920580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8DA"/>
    <w:rsid w:val="00951D2B"/>
    <w:rsid w:val="00953146"/>
    <w:rsid w:val="0095519B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70A"/>
    <w:rsid w:val="009839D3"/>
    <w:rsid w:val="00983E37"/>
    <w:rsid w:val="009842D3"/>
    <w:rsid w:val="00985606"/>
    <w:rsid w:val="00987338"/>
    <w:rsid w:val="00991356"/>
    <w:rsid w:val="00991D12"/>
    <w:rsid w:val="009925ED"/>
    <w:rsid w:val="00993C0D"/>
    <w:rsid w:val="009940B9"/>
    <w:rsid w:val="009948B4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414"/>
    <w:rsid w:val="009B71ED"/>
    <w:rsid w:val="009B72D7"/>
    <w:rsid w:val="009B75D6"/>
    <w:rsid w:val="009C309C"/>
    <w:rsid w:val="009C35A0"/>
    <w:rsid w:val="009C3B3D"/>
    <w:rsid w:val="009C3DEF"/>
    <w:rsid w:val="009C762C"/>
    <w:rsid w:val="009D1CC6"/>
    <w:rsid w:val="009D20EF"/>
    <w:rsid w:val="009D30CE"/>
    <w:rsid w:val="009D34DB"/>
    <w:rsid w:val="009D46DD"/>
    <w:rsid w:val="009D50BF"/>
    <w:rsid w:val="009D583A"/>
    <w:rsid w:val="009D6E79"/>
    <w:rsid w:val="009D6EF9"/>
    <w:rsid w:val="009D77B7"/>
    <w:rsid w:val="009E0BDE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9F4"/>
    <w:rsid w:val="009F7B8C"/>
    <w:rsid w:val="009F7C44"/>
    <w:rsid w:val="00A003A5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58F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75B"/>
    <w:rsid w:val="00A32DA2"/>
    <w:rsid w:val="00A3388A"/>
    <w:rsid w:val="00A34145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115"/>
    <w:rsid w:val="00A652F2"/>
    <w:rsid w:val="00A65AA2"/>
    <w:rsid w:val="00A65E5D"/>
    <w:rsid w:val="00A66F89"/>
    <w:rsid w:val="00A67BEE"/>
    <w:rsid w:val="00A67DE5"/>
    <w:rsid w:val="00A700DD"/>
    <w:rsid w:val="00A701C0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87B25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82A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78B"/>
    <w:rsid w:val="00AD2952"/>
    <w:rsid w:val="00AD2D65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2546"/>
    <w:rsid w:val="00AE50D1"/>
    <w:rsid w:val="00AE6CAA"/>
    <w:rsid w:val="00AE7592"/>
    <w:rsid w:val="00AF25EB"/>
    <w:rsid w:val="00AF3A78"/>
    <w:rsid w:val="00AF550F"/>
    <w:rsid w:val="00AF703A"/>
    <w:rsid w:val="00AF70CD"/>
    <w:rsid w:val="00AF7465"/>
    <w:rsid w:val="00AF7E37"/>
    <w:rsid w:val="00B00AC9"/>
    <w:rsid w:val="00B00C30"/>
    <w:rsid w:val="00B01E11"/>
    <w:rsid w:val="00B04854"/>
    <w:rsid w:val="00B04D49"/>
    <w:rsid w:val="00B05455"/>
    <w:rsid w:val="00B06367"/>
    <w:rsid w:val="00B0713C"/>
    <w:rsid w:val="00B07C42"/>
    <w:rsid w:val="00B109EB"/>
    <w:rsid w:val="00B10F1B"/>
    <w:rsid w:val="00B11C1B"/>
    <w:rsid w:val="00B11F24"/>
    <w:rsid w:val="00B125A1"/>
    <w:rsid w:val="00B138DD"/>
    <w:rsid w:val="00B13C49"/>
    <w:rsid w:val="00B15255"/>
    <w:rsid w:val="00B15E4F"/>
    <w:rsid w:val="00B16AB4"/>
    <w:rsid w:val="00B17708"/>
    <w:rsid w:val="00B204D2"/>
    <w:rsid w:val="00B21AF5"/>
    <w:rsid w:val="00B22692"/>
    <w:rsid w:val="00B23AAE"/>
    <w:rsid w:val="00B2489A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36FB2"/>
    <w:rsid w:val="00B4097F"/>
    <w:rsid w:val="00B436F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2CDA"/>
    <w:rsid w:val="00BA4374"/>
    <w:rsid w:val="00BA552C"/>
    <w:rsid w:val="00BA6A2B"/>
    <w:rsid w:val="00BA7870"/>
    <w:rsid w:val="00BA7A69"/>
    <w:rsid w:val="00BB0457"/>
    <w:rsid w:val="00BB0993"/>
    <w:rsid w:val="00BB1F8E"/>
    <w:rsid w:val="00BB2D68"/>
    <w:rsid w:val="00BB42E0"/>
    <w:rsid w:val="00BB4C00"/>
    <w:rsid w:val="00BB5435"/>
    <w:rsid w:val="00BB6577"/>
    <w:rsid w:val="00BB6AC2"/>
    <w:rsid w:val="00BB7BA0"/>
    <w:rsid w:val="00BC03F1"/>
    <w:rsid w:val="00BC3586"/>
    <w:rsid w:val="00BC727B"/>
    <w:rsid w:val="00BC7726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5AAC"/>
    <w:rsid w:val="00BE7F43"/>
    <w:rsid w:val="00BF0D38"/>
    <w:rsid w:val="00BF17AA"/>
    <w:rsid w:val="00BF1BA0"/>
    <w:rsid w:val="00BF3152"/>
    <w:rsid w:val="00BF41DB"/>
    <w:rsid w:val="00BF5D93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6E51"/>
    <w:rsid w:val="00C070BC"/>
    <w:rsid w:val="00C07955"/>
    <w:rsid w:val="00C10DA0"/>
    <w:rsid w:val="00C12943"/>
    <w:rsid w:val="00C12CB5"/>
    <w:rsid w:val="00C140C9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1F89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200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6079"/>
    <w:rsid w:val="00C6698E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3C9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1FB"/>
    <w:rsid w:val="00CE21DF"/>
    <w:rsid w:val="00CE2265"/>
    <w:rsid w:val="00CE2746"/>
    <w:rsid w:val="00CE2927"/>
    <w:rsid w:val="00CE316D"/>
    <w:rsid w:val="00CE422A"/>
    <w:rsid w:val="00CE5FD0"/>
    <w:rsid w:val="00CE600A"/>
    <w:rsid w:val="00CE60E4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1FD"/>
    <w:rsid w:val="00D06506"/>
    <w:rsid w:val="00D07263"/>
    <w:rsid w:val="00D077DF"/>
    <w:rsid w:val="00D07897"/>
    <w:rsid w:val="00D10263"/>
    <w:rsid w:val="00D103FF"/>
    <w:rsid w:val="00D10E71"/>
    <w:rsid w:val="00D1278E"/>
    <w:rsid w:val="00D12E0C"/>
    <w:rsid w:val="00D1420C"/>
    <w:rsid w:val="00D15908"/>
    <w:rsid w:val="00D16064"/>
    <w:rsid w:val="00D163E3"/>
    <w:rsid w:val="00D17E08"/>
    <w:rsid w:val="00D202CC"/>
    <w:rsid w:val="00D23A09"/>
    <w:rsid w:val="00D25A47"/>
    <w:rsid w:val="00D310DC"/>
    <w:rsid w:val="00D31C48"/>
    <w:rsid w:val="00D321C9"/>
    <w:rsid w:val="00D3300D"/>
    <w:rsid w:val="00D33DDC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0874"/>
    <w:rsid w:val="00D71EFF"/>
    <w:rsid w:val="00D72413"/>
    <w:rsid w:val="00D727C7"/>
    <w:rsid w:val="00D72BA9"/>
    <w:rsid w:val="00D72CDD"/>
    <w:rsid w:val="00D734A0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C64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2BD2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5973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1AA"/>
    <w:rsid w:val="00DF02CC"/>
    <w:rsid w:val="00DF09D7"/>
    <w:rsid w:val="00DF0FD1"/>
    <w:rsid w:val="00DF1903"/>
    <w:rsid w:val="00DF2591"/>
    <w:rsid w:val="00DF31AE"/>
    <w:rsid w:val="00DF50CC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11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5D2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663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6586"/>
    <w:rsid w:val="00ED7E93"/>
    <w:rsid w:val="00EE05A6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5C4C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2616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BF7"/>
    <w:rsid w:val="00F31D34"/>
    <w:rsid w:val="00F3273C"/>
    <w:rsid w:val="00F32A36"/>
    <w:rsid w:val="00F338EA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5A43"/>
    <w:rsid w:val="00F46328"/>
    <w:rsid w:val="00F46F39"/>
    <w:rsid w:val="00F47D6D"/>
    <w:rsid w:val="00F502E2"/>
    <w:rsid w:val="00F50C76"/>
    <w:rsid w:val="00F5131F"/>
    <w:rsid w:val="00F5156A"/>
    <w:rsid w:val="00F53682"/>
    <w:rsid w:val="00F54267"/>
    <w:rsid w:val="00F5479B"/>
    <w:rsid w:val="00F55907"/>
    <w:rsid w:val="00F60FE7"/>
    <w:rsid w:val="00F61B00"/>
    <w:rsid w:val="00F61B53"/>
    <w:rsid w:val="00F62983"/>
    <w:rsid w:val="00F62FA9"/>
    <w:rsid w:val="00F633B4"/>
    <w:rsid w:val="00F6426C"/>
    <w:rsid w:val="00F64B87"/>
    <w:rsid w:val="00F664AE"/>
    <w:rsid w:val="00F6661A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488F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59FB"/>
    <w:rsid w:val="00FA6672"/>
    <w:rsid w:val="00FB08F1"/>
    <w:rsid w:val="00FB1B79"/>
    <w:rsid w:val="00FB3ABB"/>
    <w:rsid w:val="00FB3F4E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66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3428</TotalTime>
  <Pages>2</Pages>
  <Words>718</Words>
  <Characters>4098</Characters>
  <Application>Microsoft Office Word</Application>
  <DocSecurity>0</DocSecurity>
  <Lines>34</Lines>
  <Paragraphs>9</Paragraphs>
  <ScaleCrop>false</ScaleCrop>
  <Company>MoBIL GROUP</Company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1099</cp:revision>
  <cp:lastPrinted>2025-08-27T10:26:00Z</cp:lastPrinted>
  <dcterms:created xsi:type="dcterms:W3CDTF">2020-08-05T08:43:00Z</dcterms:created>
  <dcterms:modified xsi:type="dcterms:W3CDTF">2025-08-27T10:26:00Z</dcterms:modified>
</cp:coreProperties>
</file>